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right="480"/>
        <w:jc w:val="both"/>
        <w:rPr>
          <w:rFonts w:hint="eastAsia" w:ascii="Times New Roman" w:hAnsi="Times New Roman" w:eastAsia="仿宋" w:cs="Helvetica"/>
          <w:b w:val="0"/>
          <w:bCs/>
          <w:kern w:val="0"/>
          <w:sz w:val="30"/>
          <w:szCs w:val="32"/>
          <w:highlight w:val="none"/>
          <w:lang w:eastAsia="zh-CN"/>
        </w:rPr>
      </w:pPr>
    </w:p>
    <w:tbl>
      <w:tblPr>
        <w:tblStyle w:val="8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杭州信核数据科技股份有限公司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企业简介：</w:t>
            </w:r>
          </w:p>
        </w:tc>
        <w:tc>
          <w:tcPr>
            <w:tcW w:w="6914" w:type="dxa"/>
          </w:tcPr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杭州信核数据科技股份有限公司成立于2006年（股票代码：870230），是国内存储虚拟化与数据保护领域的领导厂商。专注于研发和提供涵盖存储资源管理、持续数据保护、数据容灾备份、业务应急响应、云迁移和云灾备服务的完整解决方案。信核所有产品均为自主研发，拥有完全自有知识产权，广泛应用于国防、政府、公安、教育、医疗、金融、能源及企业等诸多领域的信息系统和数据中心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作为国内存储虚拟化与数据保护领域的领导厂商，信核数据已获得国家级高新技术企业资质、CMMI软件企业认证及ISO9001质量管理体系认证；研发中心已承接多项国家、省、市级科研课题项目。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软件研发工程师、软件测试工程师、产品专员、技术支持工程师（售前、售后、运维）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计算机相关专业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jc w:val="both"/>
        <w:rPr>
          <w:rFonts w:hint="eastAsia" w:ascii="Times New Roman" w:hAnsi="Times New Roman" w:eastAsia="仿宋" w:cs="Helvetica"/>
          <w:b w:val="0"/>
          <w:bCs/>
          <w:kern w:val="0"/>
          <w:sz w:val="30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956BD"/>
    <w:rsid w:val="000B4FBA"/>
    <w:rsid w:val="00113FE4"/>
    <w:rsid w:val="00157ED0"/>
    <w:rsid w:val="00191399"/>
    <w:rsid w:val="001D1099"/>
    <w:rsid w:val="001E7576"/>
    <w:rsid w:val="001E7B3E"/>
    <w:rsid w:val="00245D00"/>
    <w:rsid w:val="0027153C"/>
    <w:rsid w:val="002F104B"/>
    <w:rsid w:val="00311DBD"/>
    <w:rsid w:val="00412FAD"/>
    <w:rsid w:val="00485FA2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94E0C"/>
    <w:rsid w:val="00BA38BF"/>
    <w:rsid w:val="00BC0BE5"/>
    <w:rsid w:val="00BD3320"/>
    <w:rsid w:val="00BD79E8"/>
    <w:rsid w:val="00C84D41"/>
    <w:rsid w:val="00C87B84"/>
    <w:rsid w:val="00CC3A74"/>
    <w:rsid w:val="00CF1339"/>
    <w:rsid w:val="00D27856"/>
    <w:rsid w:val="00D83D9B"/>
    <w:rsid w:val="00DD7865"/>
    <w:rsid w:val="00E02F03"/>
    <w:rsid w:val="00E559DD"/>
    <w:rsid w:val="00E7689E"/>
    <w:rsid w:val="00E7775A"/>
    <w:rsid w:val="00F335EF"/>
    <w:rsid w:val="00F37E42"/>
    <w:rsid w:val="00FC1578"/>
    <w:rsid w:val="00FF50EC"/>
    <w:rsid w:val="083D4488"/>
    <w:rsid w:val="0B1876BA"/>
    <w:rsid w:val="0BD05932"/>
    <w:rsid w:val="19241853"/>
    <w:rsid w:val="1BBB6098"/>
    <w:rsid w:val="1C6331D6"/>
    <w:rsid w:val="1D8074B6"/>
    <w:rsid w:val="1DAE38A4"/>
    <w:rsid w:val="1E1D26FE"/>
    <w:rsid w:val="1F527078"/>
    <w:rsid w:val="1F7E0811"/>
    <w:rsid w:val="1FAB337A"/>
    <w:rsid w:val="1FDC0C6A"/>
    <w:rsid w:val="20411B21"/>
    <w:rsid w:val="2A98516F"/>
    <w:rsid w:val="37133103"/>
    <w:rsid w:val="381A2AAC"/>
    <w:rsid w:val="3B316F03"/>
    <w:rsid w:val="3C793A4E"/>
    <w:rsid w:val="41DD6F95"/>
    <w:rsid w:val="44C45535"/>
    <w:rsid w:val="457E3523"/>
    <w:rsid w:val="479F5516"/>
    <w:rsid w:val="482938E5"/>
    <w:rsid w:val="4AFA0619"/>
    <w:rsid w:val="4B84049B"/>
    <w:rsid w:val="4BB644BB"/>
    <w:rsid w:val="4C363574"/>
    <w:rsid w:val="4E664697"/>
    <w:rsid w:val="50183002"/>
    <w:rsid w:val="549875CD"/>
    <w:rsid w:val="55C30E83"/>
    <w:rsid w:val="56595238"/>
    <w:rsid w:val="59984587"/>
    <w:rsid w:val="5F0D7D2F"/>
    <w:rsid w:val="61C357F2"/>
    <w:rsid w:val="61F75D7D"/>
    <w:rsid w:val="66CF5A5D"/>
    <w:rsid w:val="693031AA"/>
    <w:rsid w:val="6BB81E5F"/>
    <w:rsid w:val="6F057622"/>
    <w:rsid w:val="708B446F"/>
    <w:rsid w:val="733F3C9F"/>
    <w:rsid w:val="75D73A3D"/>
    <w:rsid w:val="771150FF"/>
    <w:rsid w:val="7A967952"/>
    <w:rsid w:val="7D6E732A"/>
    <w:rsid w:val="7ED24EBF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Date Char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Balloon Text Char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Footer Char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Header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3</Pages>
  <Words>235</Words>
  <Characters>1341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2019-10-29T09:41:36Z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