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企业名称：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杭州艾锝信息技术有限公司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企业简介：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>杭州艾锝信息技术有限公司是一家基于领先的核心算法引擎，开发SaaS化智能金融数据平台的金融科技公司。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招聘岗位：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Java后端开发、管培生、客户经理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需求专业：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  <w:t>计算机类相关专业、经济学、金融类专业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205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lang w:val="en-US" w:eastAsia="zh-CN"/>
              </w:rPr>
              <w:t>其他需求：</w:t>
            </w:r>
          </w:p>
        </w:tc>
        <w:tc>
          <w:tcPr>
            <w:tcW w:w="6914" w:type="dxa"/>
          </w:tcPr>
          <w:p>
            <w:pPr>
              <w:widowControl/>
              <w:spacing w:line="360" w:lineRule="auto"/>
              <w:ind w:right="480"/>
              <w:jc w:val="both"/>
              <w:rPr>
                <w:rFonts w:hint="eastAsia" w:ascii="Times New Roman" w:hAnsi="Times New Roman" w:eastAsia="仿宋" w:cs="Helvetica"/>
                <w:b w:val="0"/>
                <w:bCs/>
                <w:kern w:val="0"/>
                <w:sz w:val="30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ind w:right="480"/>
        <w:jc w:val="both"/>
        <w:rPr>
          <w:rFonts w:hint="eastAsia" w:ascii="Times New Roman" w:hAnsi="Times New Roman" w:eastAsia="仿宋" w:cs="Helvetica"/>
          <w:b w:val="0"/>
          <w:bCs/>
          <w:kern w:val="0"/>
          <w:sz w:val="30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C"/>
    <w:rsid w:val="0000017A"/>
    <w:rsid w:val="000956BD"/>
    <w:rsid w:val="000B4FBA"/>
    <w:rsid w:val="00113FE4"/>
    <w:rsid w:val="00157ED0"/>
    <w:rsid w:val="00191399"/>
    <w:rsid w:val="001D1099"/>
    <w:rsid w:val="001E7576"/>
    <w:rsid w:val="001E7B3E"/>
    <w:rsid w:val="00245D00"/>
    <w:rsid w:val="0027153C"/>
    <w:rsid w:val="002F104B"/>
    <w:rsid w:val="00311DBD"/>
    <w:rsid w:val="00412FAD"/>
    <w:rsid w:val="00485FA2"/>
    <w:rsid w:val="00553613"/>
    <w:rsid w:val="0058484B"/>
    <w:rsid w:val="006753AC"/>
    <w:rsid w:val="00691D68"/>
    <w:rsid w:val="00697AC2"/>
    <w:rsid w:val="006A37D4"/>
    <w:rsid w:val="006C4A18"/>
    <w:rsid w:val="006E02E4"/>
    <w:rsid w:val="006F3749"/>
    <w:rsid w:val="00796685"/>
    <w:rsid w:val="007E5BFB"/>
    <w:rsid w:val="00880CE0"/>
    <w:rsid w:val="008C3789"/>
    <w:rsid w:val="00974E6F"/>
    <w:rsid w:val="00982335"/>
    <w:rsid w:val="00982A8F"/>
    <w:rsid w:val="00996111"/>
    <w:rsid w:val="009D646F"/>
    <w:rsid w:val="00A04221"/>
    <w:rsid w:val="00A1193B"/>
    <w:rsid w:val="00AB64CC"/>
    <w:rsid w:val="00AC6B94"/>
    <w:rsid w:val="00AD480B"/>
    <w:rsid w:val="00B27D00"/>
    <w:rsid w:val="00B55DB0"/>
    <w:rsid w:val="00B611F9"/>
    <w:rsid w:val="00B94E0C"/>
    <w:rsid w:val="00BA38BF"/>
    <w:rsid w:val="00BC0BE5"/>
    <w:rsid w:val="00BD3320"/>
    <w:rsid w:val="00BD79E8"/>
    <w:rsid w:val="00C84D41"/>
    <w:rsid w:val="00C87B84"/>
    <w:rsid w:val="00CC3A74"/>
    <w:rsid w:val="00CF1339"/>
    <w:rsid w:val="00D27856"/>
    <w:rsid w:val="00D83D9B"/>
    <w:rsid w:val="00DD7865"/>
    <w:rsid w:val="00E02F03"/>
    <w:rsid w:val="00E559DD"/>
    <w:rsid w:val="00E7689E"/>
    <w:rsid w:val="00E7775A"/>
    <w:rsid w:val="00F335EF"/>
    <w:rsid w:val="00F37E42"/>
    <w:rsid w:val="00FC1578"/>
    <w:rsid w:val="00FF50EC"/>
    <w:rsid w:val="083D4488"/>
    <w:rsid w:val="0B1876BA"/>
    <w:rsid w:val="0BD05932"/>
    <w:rsid w:val="143E72D8"/>
    <w:rsid w:val="14F26D3F"/>
    <w:rsid w:val="19241853"/>
    <w:rsid w:val="1BBB6098"/>
    <w:rsid w:val="1C6331D6"/>
    <w:rsid w:val="1D8074B6"/>
    <w:rsid w:val="1DAE38A4"/>
    <w:rsid w:val="1E1D26FE"/>
    <w:rsid w:val="1F527078"/>
    <w:rsid w:val="1F7E0811"/>
    <w:rsid w:val="1FDC0C6A"/>
    <w:rsid w:val="20411B21"/>
    <w:rsid w:val="2A98516F"/>
    <w:rsid w:val="36B71EC7"/>
    <w:rsid w:val="37133103"/>
    <w:rsid w:val="381A2AAC"/>
    <w:rsid w:val="3B316F03"/>
    <w:rsid w:val="3C793A4E"/>
    <w:rsid w:val="403C7A23"/>
    <w:rsid w:val="41DD6F95"/>
    <w:rsid w:val="44C45535"/>
    <w:rsid w:val="457E3523"/>
    <w:rsid w:val="479F5516"/>
    <w:rsid w:val="482938E5"/>
    <w:rsid w:val="4AFA0619"/>
    <w:rsid w:val="4BB644BB"/>
    <w:rsid w:val="4C363574"/>
    <w:rsid w:val="4E664697"/>
    <w:rsid w:val="50183002"/>
    <w:rsid w:val="549875CD"/>
    <w:rsid w:val="55C30E83"/>
    <w:rsid w:val="56595238"/>
    <w:rsid w:val="57927B4A"/>
    <w:rsid w:val="59984587"/>
    <w:rsid w:val="5E437A17"/>
    <w:rsid w:val="5EE561AD"/>
    <w:rsid w:val="5F0D7D2F"/>
    <w:rsid w:val="5FC108CD"/>
    <w:rsid w:val="61C357F2"/>
    <w:rsid w:val="61F75D7D"/>
    <w:rsid w:val="66CF5A5D"/>
    <w:rsid w:val="693031AA"/>
    <w:rsid w:val="6B9F7786"/>
    <w:rsid w:val="6BB81E5F"/>
    <w:rsid w:val="6F057622"/>
    <w:rsid w:val="708B446F"/>
    <w:rsid w:val="733F3C9F"/>
    <w:rsid w:val="75D73A3D"/>
    <w:rsid w:val="771150FF"/>
    <w:rsid w:val="7A967952"/>
    <w:rsid w:val="7D6E732A"/>
    <w:rsid w:val="7FC0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2">
    <w:name w:val="Date Char"/>
    <w:basedOn w:val="9"/>
    <w:link w:val="2"/>
    <w:semiHidden/>
    <w:qFormat/>
    <w:locked/>
    <w:uiPriority w:val="99"/>
    <w:rPr>
      <w:rFonts w:cs="Times New Roman"/>
    </w:rPr>
  </w:style>
  <w:style w:type="character" w:customStyle="1" w:styleId="13">
    <w:name w:val="Balloon Text Char"/>
    <w:basedOn w:val="9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Footer Char"/>
    <w:basedOn w:val="9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Header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apple-converted-space"/>
    <w:basedOn w:val="9"/>
    <w:qFormat/>
    <w:uiPriority w:val="99"/>
    <w:rPr>
      <w:rFonts w:cs="Times New Roma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2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0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3</Pages>
  <Words>235</Words>
  <Characters>1341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2017-11-22T06:32:00Z</dcterms:created>
  <dc:creator>Ëïº¼æÂ</dc:creator>
  <cp:lastModifiedBy>KIM</cp:lastModifiedBy>
  <dcterms:modified xsi:type="dcterms:W3CDTF">2019-10-29T09:43:39Z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